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4E4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5D51E7">
        <w:rPr>
          <w:rFonts w:ascii="Arial" w:hAnsi="Arial" w:cs="Arial"/>
          <w:i/>
          <w:sz w:val="20"/>
          <w:szCs w:val="20"/>
        </w:rPr>
        <w:t>Priloga 5A</w:t>
      </w:r>
    </w:p>
    <w:p w14:paraId="7651F19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5D51E7">
        <w:rPr>
          <w:rFonts w:ascii="Arial" w:hAnsi="Arial" w:cs="Arial"/>
          <w:i/>
          <w:sz w:val="20"/>
          <w:szCs w:val="20"/>
        </w:rPr>
        <w:t>Appendix</w:t>
      </w:r>
      <w:proofErr w:type="spellEnd"/>
      <w:r w:rsidRPr="005D51E7">
        <w:rPr>
          <w:rFonts w:ascii="Arial" w:hAnsi="Arial" w:cs="Arial"/>
          <w:i/>
          <w:sz w:val="20"/>
          <w:szCs w:val="20"/>
        </w:rPr>
        <w:t xml:space="preserve"> 5A</w:t>
      </w:r>
    </w:p>
    <w:p w14:paraId="40AD65B3" w14:textId="77777777" w:rsidR="00327005" w:rsidRPr="005D51E7" w:rsidRDefault="00327005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57236103" w14:textId="6F004F72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USKLADIŠČENEGA </w:t>
      </w:r>
      <w:r w:rsidR="003610F2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34D99E5" w14:textId="1F175F49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STORED </w:t>
      </w:r>
      <w:r w:rsidR="003610F2">
        <w:rPr>
          <w:rFonts w:ascii="Arial" w:hAnsi="Arial" w:cs="Arial"/>
          <w:b/>
          <w:color w:val="000000"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53158596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B2A974" w14:textId="489F300A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166EA3" w:rsidRPr="005D51E7">
        <w:rPr>
          <w:rFonts w:ascii="Arial" w:hAnsi="Arial" w:cs="Arial"/>
        </w:rPr>
        <w:t>Zavoda Republike Slovenije za blagovne rezerve, Dunajska c. 106, 1000 Ljubljana, na lokaciji Zavod Republike Slovenije za blagovne rezerve, Ortnek 9, 1316 Ortnek</w:t>
      </w:r>
      <w:r w:rsidRPr="005D51E7">
        <w:rPr>
          <w:rFonts w:ascii="Arial" w:hAnsi="Arial" w:cs="Arial"/>
        </w:rPr>
        <w:t>, se v rezervoarju R 1</w:t>
      </w:r>
      <w:r w:rsidR="006832C5">
        <w:rPr>
          <w:rFonts w:ascii="Arial" w:hAnsi="Arial" w:cs="Arial"/>
        </w:rPr>
        <w:t>3</w:t>
      </w:r>
      <w:r w:rsidRPr="005D51E7">
        <w:rPr>
          <w:rFonts w:ascii="Arial" w:hAnsi="Arial" w:cs="Arial"/>
        </w:rPr>
        <w:t xml:space="preserve"> nahaja </w:t>
      </w:r>
      <w:r w:rsidR="00A4599D">
        <w:rPr>
          <w:rFonts w:ascii="Arial" w:hAnsi="Arial" w:cs="Arial"/>
        </w:rPr>
        <w:t>di</w:t>
      </w:r>
      <w:r w:rsidR="00244DC8">
        <w:rPr>
          <w:rFonts w:ascii="Arial" w:hAnsi="Arial" w:cs="Arial"/>
        </w:rPr>
        <w:t>zelsko gorivo</w:t>
      </w:r>
      <w:r w:rsidRPr="005D51E7">
        <w:rPr>
          <w:rFonts w:ascii="Arial" w:hAnsi="Arial" w:cs="Arial"/>
        </w:rPr>
        <w:t xml:space="preserve">, kakovosti skladno s standardom SIST EN </w:t>
      </w:r>
      <w:r w:rsidR="00A4599D">
        <w:rPr>
          <w:rFonts w:ascii="Arial" w:hAnsi="Arial" w:cs="Arial"/>
        </w:rPr>
        <w:t>590</w:t>
      </w:r>
      <w:r w:rsidR="006832C5">
        <w:rPr>
          <w:rFonts w:ascii="Arial" w:hAnsi="Arial" w:cs="Arial"/>
        </w:rPr>
        <w:t>, zimske kakovosti.</w:t>
      </w:r>
    </w:p>
    <w:p w14:paraId="101BAF72" w14:textId="47B0D5C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6981A5" w14:textId="77777777" w:rsidR="005D51E7" w:rsidRPr="005D51E7" w:rsidRDefault="005D51E7" w:rsidP="005D51E7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05A49B" w14:textId="71E6ED45" w:rsidR="005D51E7" w:rsidRPr="005D51E7" w:rsidRDefault="005D51E7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655E6" w14:textId="77777777" w:rsidR="00327005" w:rsidRPr="005D51E7" w:rsidRDefault="00327005" w:rsidP="00327005">
      <w:pPr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omenjenih rezervoarjev in izvedejo analizo na lastne stroške.</w:t>
      </w:r>
    </w:p>
    <w:p w14:paraId="06BA15DA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4EFA3" w14:textId="19F0C413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storage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facility</w:t>
      </w:r>
      <w:proofErr w:type="spellEnd"/>
      <w:r w:rsidRPr="005D51E7">
        <w:rPr>
          <w:rFonts w:ascii="Arial" w:hAnsi="Arial" w:cs="Arial"/>
        </w:rPr>
        <w:t xml:space="preserve"> </w:t>
      </w:r>
      <w:r w:rsidR="00166EA3" w:rsidRPr="005D51E7">
        <w:rPr>
          <w:rFonts w:ascii="Arial" w:hAnsi="Arial" w:cs="Arial"/>
        </w:rPr>
        <w:t xml:space="preserve">Zavod Republike Slovenije za blagovne rezerve, Dunajska c. 106, 1000 Ljubljana, na lokaciji Zavod Republike Slovenije za blagovne rezerve, Ortnek 9, 1316 Ortnek </w:t>
      </w: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tank R </w:t>
      </w:r>
      <w:r w:rsidR="00244DC8">
        <w:rPr>
          <w:rFonts w:ascii="Arial" w:hAnsi="Arial" w:cs="Arial"/>
        </w:rPr>
        <w:t>1</w:t>
      </w:r>
      <w:r w:rsidR="006832C5">
        <w:rPr>
          <w:rFonts w:ascii="Arial" w:hAnsi="Arial" w:cs="Arial"/>
        </w:rPr>
        <w:t>3</w:t>
      </w:r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diesel</w:t>
      </w:r>
      <w:proofErr w:type="spellEnd"/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fuel</w:t>
      </w:r>
      <w:proofErr w:type="spellEnd"/>
      <w:r w:rsidRPr="005D51E7">
        <w:rPr>
          <w:rFonts w:ascii="Arial" w:hAnsi="Arial" w:cs="Arial"/>
        </w:rPr>
        <w:t xml:space="preserve"> is </w:t>
      </w:r>
      <w:proofErr w:type="spellStart"/>
      <w:r w:rsidRPr="005D51E7">
        <w:rPr>
          <w:rFonts w:ascii="Arial" w:hAnsi="Arial" w:cs="Arial"/>
        </w:rPr>
        <w:t>stored</w:t>
      </w:r>
      <w:proofErr w:type="spellEnd"/>
      <w:r w:rsidRPr="005D51E7">
        <w:rPr>
          <w:rFonts w:ascii="Arial" w:hAnsi="Arial" w:cs="Arial"/>
        </w:rPr>
        <w:t xml:space="preserve">, </w:t>
      </w:r>
      <w:proofErr w:type="spellStart"/>
      <w:r w:rsidRPr="005D51E7">
        <w:rPr>
          <w:rFonts w:ascii="Arial" w:hAnsi="Arial" w:cs="Arial"/>
        </w:rPr>
        <w:t>quality</w:t>
      </w:r>
      <w:proofErr w:type="spellEnd"/>
      <w:r w:rsidRPr="005D51E7">
        <w:rPr>
          <w:rFonts w:ascii="Arial" w:hAnsi="Arial" w:cs="Arial"/>
        </w:rPr>
        <w:t xml:space="preserve"> in </w:t>
      </w:r>
      <w:proofErr w:type="spellStart"/>
      <w:r w:rsidRPr="005D51E7">
        <w:rPr>
          <w:rFonts w:ascii="Arial" w:hAnsi="Arial" w:cs="Arial"/>
        </w:rPr>
        <w:t>accordance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with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standard SIST EN </w:t>
      </w:r>
      <w:r w:rsidR="00244DC8">
        <w:rPr>
          <w:rFonts w:ascii="Arial" w:hAnsi="Arial" w:cs="Arial"/>
        </w:rPr>
        <w:t>590</w:t>
      </w:r>
      <w:r w:rsidR="006832C5">
        <w:rPr>
          <w:rFonts w:ascii="Arial" w:hAnsi="Arial" w:cs="Arial"/>
        </w:rPr>
        <w:t xml:space="preserve">, </w:t>
      </w:r>
      <w:proofErr w:type="spellStart"/>
      <w:r w:rsidR="006832C5">
        <w:rPr>
          <w:rFonts w:ascii="Arial" w:hAnsi="Arial" w:cs="Arial"/>
        </w:rPr>
        <w:t>winter</w:t>
      </w:r>
      <w:proofErr w:type="spellEnd"/>
      <w:r w:rsidR="006832C5">
        <w:rPr>
          <w:rFonts w:ascii="Arial" w:hAnsi="Arial" w:cs="Arial"/>
        </w:rPr>
        <w:t xml:space="preserve"> grade.</w:t>
      </w:r>
      <w:bookmarkStart w:id="0" w:name="_GoBack"/>
      <w:bookmarkEnd w:id="0"/>
    </w:p>
    <w:p w14:paraId="08CA16D6" w14:textId="4CE8C49A" w:rsidR="00327005" w:rsidRPr="005D51E7" w:rsidRDefault="00327005" w:rsidP="00327005">
      <w:pPr>
        <w:pStyle w:val="Odstavekseznama"/>
        <w:ind w:left="0"/>
        <w:rPr>
          <w:rFonts w:ascii="Arial" w:hAnsi="Arial" w:cs="Arial"/>
        </w:rPr>
      </w:pPr>
    </w:p>
    <w:p w14:paraId="59F3964E" w14:textId="77777777" w:rsidR="005D51E7" w:rsidRPr="005D51E7" w:rsidRDefault="005D51E7" w:rsidP="005D51E7">
      <w:pPr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make a </w:t>
      </w:r>
      <w:proofErr w:type="spellStart"/>
      <w:r w:rsidRPr="005D51E7">
        <w:rPr>
          <w:rFonts w:ascii="Arial" w:hAnsi="Arial" w:cs="Arial"/>
          <w:sz w:val="22"/>
          <w:szCs w:val="22"/>
        </w:rPr>
        <w:t>request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get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latest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reports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5D51E7">
        <w:rPr>
          <w:rFonts w:ascii="Arial" w:hAnsi="Arial" w:cs="Arial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which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however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are not </w:t>
      </w:r>
      <w:proofErr w:type="spellStart"/>
      <w:r w:rsidRPr="005D51E7">
        <w:rPr>
          <w:rFonts w:ascii="Arial" w:hAnsi="Arial" w:cs="Arial"/>
          <w:sz w:val="22"/>
          <w:szCs w:val="22"/>
        </w:rPr>
        <w:t>binding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18CB1E6A" w14:textId="77777777" w:rsidR="005D51E7" w:rsidRPr="005D51E7" w:rsidRDefault="005D51E7" w:rsidP="00327005">
      <w:pPr>
        <w:pStyle w:val="Odstavekseznama"/>
        <w:ind w:left="0"/>
        <w:rPr>
          <w:rFonts w:ascii="Arial" w:hAnsi="Arial" w:cs="Arial"/>
        </w:rPr>
      </w:pPr>
    </w:p>
    <w:p w14:paraId="4BDAC252" w14:textId="77777777" w:rsidR="00327005" w:rsidRPr="005D51E7" w:rsidRDefault="00327005" w:rsidP="00327005">
      <w:pPr>
        <w:spacing w:line="276" w:lineRule="auto"/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Provided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that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 prior </w:t>
      </w:r>
      <w:proofErr w:type="spellStart"/>
      <w:r w:rsidRPr="005D51E7">
        <w:rPr>
          <w:rFonts w:ascii="Arial" w:hAnsi="Arial" w:cs="Arial"/>
          <w:sz w:val="22"/>
          <w:szCs w:val="22"/>
        </w:rPr>
        <w:t>agreement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with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storage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operator is </w:t>
      </w:r>
      <w:proofErr w:type="spellStart"/>
      <w:r w:rsidRPr="005D51E7">
        <w:rPr>
          <w:rFonts w:ascii="Arial" w:hAnsi="Arial" w:cs="Arial"/>
          <w:sz w:val="22"/>
          <w:szCs w:val="22"/>
        </w:rPr>
        <w:t>reached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take </w:t>
      </w:r>
      <w:proofErr w:type="spellStart"/>
      <w:r w:rsidRPr="005D51E7">
        <w:rPr>
          <w:rFonts w:ascii="Arial" w:hAnsi="Arial" w:cs="Arial"/>
          <w:sz w:val="22"/>
          <w:szCs w:val="22"/>
        </w:rPr>
        <w:t>samples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from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oil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tanks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have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analysis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performed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expense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before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expiration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deadline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submission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tenders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225D8E92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579E19" w14:textId="1FB49D54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DOBAVLJENEGA </w:t>
      </w:r>
      <w:r w:rsidR="00244DC8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659146D" w14:textId="28026BA5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THE NEW </w:t>
      </w:r>
      <w:r w:rsidR="00244DC8">
        <w:rPr>
          <w:rFonts w:ascii="Arial" w:hAnsi="Arial" w:cs="Arial"/>
          <w:b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77B480F" w14:textId="77777777" w:rsidR="005D51E7" w:rsidRPr="005D51E7" w:rsidRDefault="005D51E7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717071" w14:textId="377A755D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Kakovost: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r w:rsidR="00244DC8">
        <w:rPr>
          <w:rFonts w:ascii="Arial" w:hAnsi="Arial" w:cs="Arial"/>
          <w:color w:val="000000"/>
          <w:sz w:val="22"/>
          <w:szCs w:val="22"/>
        </w:rPr>
        <w:t>dizelsko gorivo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skladno s standardom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 za </w:t>
      </w:r>
      <w:r w:rsidR="00244DC8">
        <w:rPr>
          <w:rFonts w:ascii="Arial" w:hAnsi="Arial" w:cs="Arial"/>
          <w:color w:val="000000"/>
          <w:sz w:val="22"/>
          <w:szCs w:val="22"/>
        </w:rPr>
        <w:t>zimsko</w:t>
      </w:r>
      <w:r w:rsidR="005D51E7" w:rsidRPr="005D51E7">
        <w:rPr>
          <w:rFonts w:ascii="Arial" w:hAnsi="Arial" w:cs="Arial"/>
          <w:color w:val="000000"/>
          <w:sz w:val="22"/>
          <w:szCs w:val="22"/>
        </w:rPr>
        <w:t xml:space="preserve"> obdobje</w:t>
      </w:r>
      <w:r w:rsidRPr="005D51E7">
        <w:rPr>
          <w:rFonts w:ascii="Arial" w:hAnsi="Arial" w:cs="Arial"/>
          <w:color w:val="000000"/>
          <w:sz w:val="22"/>
          <w:szCs w:val="22"/>
        </w:rPr>
        <w:t>.</w:t>
      </w:r>
    </w:p>
    <w:p w14:paraId="14F36689" w14:textId="77777777" w:rsidR="00166EA3" w:rsidRPr="005D51E7" w:rsidRDefault="00166EA3" w:rsidP="00166EA3">
      <w:pPr>
        <w:rPr>
          <w:rFonts w:ascii="Arial" w:hAnsi="Arial" w:cs="Arial"/>
          <w:sz w:val="22"/>
          <w:szCs w:val="22"/>
        </w:rPr>
      </w:pPr>
    </w:p>
    <w:p w14:paraId="58B1542F" w14:textId="664D8715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D51E7">
        <w:rPr>
          <w:rFonts w:ascii="Arial" w:hAnsi="Arial" w:cs="Arial"/>
          <w:color w:val="000000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>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diesel</w:t>
      </w:r>
      <w:proofErr w:type="spellEnd"/>
      <w:r w:rsidR="00244DC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fuel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,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winter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 grade.</w:t>
      </w:r>
    </w:p>
    <w:p w14:paraId="7F8252DB" w14:textId="77777777" w:rsidR="001062F6" w:rsidRPr="005D51E7" w:rsidRDefault="001062F6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B80526" w14:textId="6D1F86E9" w:rsidR="00AC7136" w:rsidRPr="005D51E7" w:rsidRDefault="00AC7136" w:rsidP="00327005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C7136" w:rsidRPr="005D51E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5EFB" w14:textId="77777777" w:rsidR="00AD6E07" w:rsidRDefault="00AD6E07">
      <w:r>
        <w:separator/>
      </w:r>
    </w:p>
  </w:endnote>
  <w:endnote w:type="continuationSeparator" w:id="0">
    <w:p w14:paraId="32FBEB46" w14:textId="77777777" w:rsidR="00AD6E07" w:rsidRDefault="00AD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AD959E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58D36B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10F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10F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789A" w14:textId="77777777" w:rsidR="00AD6E07" w:rsidRDefault="00AD6E07">
      <w:r>
        <w:separator/>
      </w:r>
    </w:p>
  </w:footnote>
  <w:footnote w:type="continuationSeparator" w:id="0">
    <w:p w14:paraId="3C6C99DC" w14:textId="77777777" w:rsidR="00AD6E07" w:rsidRDefault="00AD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6832C5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6832C5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66EA3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4DC8"/>
    <w:rsid w:val="00251D3F"/>
    <w:rsid w:val="002618E0"/>
    <w:rsid w:val="002711AE"/>
    <w:rsid w:val="00273761"/>
    <w:rsid w:val="00277706"/>
    <w:rsid w:val="0028331B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27005"/>
    <w:rsid w:val="00346224"/>
    <w:rsid w:val="0035043A"/>
    <w:rsid w:val="003610F2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51E7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832C5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4599D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D6E07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475B24-2F88-4FD5-BE0A-47D19CF53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2561BC-1EFC-4F49-B320-B282DC98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23</TotalTime>
  <Pages>1</Pages>
  <Words>252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2019-11-25T12:52:00Z</cp:lastPrinted>
  <dcterms:created xsi:type="dcterms:W3CDTF">2020-02-20T14:57:00Z</dcterms:created>
  <dcterms:modified xsi:type="dcterms:W3CDTF">2022-01-04T08:56:00Z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